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77777777" w:rsidR="002B5607" w:rsidRPr="002312B9" w:rsidRDefault="00443E04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2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Komplex Senftenberg 2026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7E104008" w14:textId="77777777" w:rsidR="002B5607" w:rsidRPr="002312B9" w:rsidRDefault="002B5607" w:rsidP="002B560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14:paraId="507579B4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5CABF8A" w14:textId="43661F8B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3" w:name="AG_FIRMENNAME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645765" w:rsidRPr="00645765">
        <w:rPr>
          <w:rFonts w:ascii="DB Office" w:hAnsi="DB Office"/>
          <w:noProof/>
          <w:sz w:val="16"/>
        </w:rPr>
        <w:t>DB InfraGO AG – Geschäftsbereich Fahrweg (Bukr 16)</w:t>
      </w:r>
      <w:r w:rsidR="00B44459">
        <w:rPr>
          <w:rFonts w:ascii="DB Office" w:hAnsi="DB Office"/>
          <w:sz w:val="16"/>
        </w:rPr>
        <w:fldChar w:fldCharType="end"/>
      </w:r>
      <w:bookmarkEnd w:id="3"/>
      <w:r w:rsidR="00443E04" w:rsidRPr="003A67AB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4" w:name="AG_STRASSE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6E2F1F" w:rsidRPr="006E2F1F">
        <w:rPr>
          <w:rFonts w:ascii="DB Office" w:hAnsi="DB Office"/>
          <w:noProof/>
          <w:sz w:val="16"/>
        </w:rPr>
        <w:t>Adam-Riese-Straße 11-13</w:t>
      </w:r>
      <w:r w:rsidR="00233C58">
        <w:rPr>
          <w:rFonts w:ascii="DB Office" w:hAnsi="DB Office"/>
          <w:sz w:val="16"/>
        </w:rPr>
        <w:fldChar w:fldCharType="end"/>
      </w:r>
      <w:bookmarkEnd w:id="4"/>
      <w:r w:rsidR="00443E04" w:rsidRPr="003A67AB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5" w:name="AG_PLZ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A774A0" w:rsidRPr="00A774A0">
        <w:rPr>
          <w:rFonts w:ascii="DB Office" w:hAnsi="DB Office"/>
          <w:noProof/>
          <w:sz w:val="16"/>
        </w:rPr>
        <w:t>60327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6" w:name="AG_ORT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A774A0" w:rsidRPr="00A774A0">
        <w:rPr>
          <w:rFonts w:ascii="DB Office" w:hAnsi="DB Office"/>
          <w:noProof/>
          <w:sz w:val="16"/>
        </w:rPr>
        <w:t>Frankfurt Main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14:paraId="0E22E01C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6B1AE6">
        <w:rPr>
          <w:rFonts w:ascii="DB Office" w:hAnsi="DB Office"/>
          <w:sz w:val="16"/>
        </w:rPr>
        <w:instrText xml:space="preserve"> FORMTEXT </w:instrText>
      </w:r>
      <w:r w:rsidR="006B1AE6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14:paraId="6AFC56E1" w14:textId="77777777" w:rsidR="002B5607" w:rsidRPr="002312B9" w:rsidRDefault="002B5607" w:rsidP="002B5607">
      <w:pPr>
        <w:keepLines/>
        <w:jc w:val="both"/>
        <w:rPr>
          <w:rFonts w:ascii="DB Office" w:hAnsi="DB Office"/>
          <w:sz w:val="10"/>
        </w:rPr>
      </w:pPr>
    </w:p>
    <w:p w14:paraId="6D9DE53B" w14:textId="3917D82E" w:rsidR="002B5607" w:rsidRPr="002312B9" w:rsidRDefault="002B5607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8" w:name="BT_NAME1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283206" w:rsidRPr="00283206">
        <w:rPr>
          <w:rFonts w:ascii="DB Office" w:hAnsi="DB Office"/>
          <w:noProof/>
          <w:sz w:val="16"/>
        </w:rPr>
        <w:t>DB InfraGO AG, I.IA-SO-P 322</w:t>
      </w:r>
      <w:r w:rsidR="00443E04">
        <w:rPr>
          <w:rFonts w:ascii="DB Office" w:hAnsi="DB Office"/>
          <w:sz w:val="16"/>
        </w:rPr>
        <w:fldChar w:fldCharType="end"/>
      </w:r>
      <w:bookmarkEnd w:id="8"/>
      <w:r w:rsidR="00443E04" w:rsidRPr="003A67AB">
        <w:rPr>
          <w:rFonts w:ascii="DB Office" w:hAnsi="DB Office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9" w:name="BT_STRASSE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Brandenburger Straße 1</w:t>
      </w:r>
      <w:r w:rsidR="00443E04" w:rsidRPr="00A16B20">
        <w:rPr>
          <w:rFonts w:ascii="DB Office" w:hAnsi="DB Office"/>
          <w:sz w:val="16"/>
        </w:rPr>
        <w:fldChar w:fldCharType="end"/>
      </w:r>
      <w:bookmarkEnd w:id="9"/>
      <w:r w:rsidR="00443E04" w:rsidRPr="00A16B20">
        <w:rPr>
          <w:rFonts w:ascii="DB Office" w:hAnsi="DB Office"/>
          <w:sz w:val="16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0" w:name="BT_PLZ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04103</w:t>
      </w:r>
      <w:r w:rsidR="00443E04" w:rsidRPr="00A16B20">
        <w:rPr>
          <w:rFonts w:ascii="DB Office" w:hAnsi="DB Office"/>
          <w:sz w:val="16"/>
        </w:rPr>
        <w:fldChar w:fldCharType="end"/>
      </w:r>
      <w:bookmarkEnd w:id="10"/>
      <w:r w:rsidR="00443E04" w:rsidRPr="00A16B20">
        <w:rPr>
          <w:rFonts w:ascii="DB Office" w:hAnsi="DB Office"/>
          <w:sz w:val="16"/>
        </w:rPr>
        <w:t xml:space="preserve"> </w:t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1" w:name="BT_ORT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Leipzig</w:t>
      </w:r>
      <w:r w:rsidR="00443E04" w:rsidRPr="00A16B20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14:paraId="5D6FED10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29E6568E" w14:textId="77777777" w:rsidR="0000799A" w:rsidRPr="0000799A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6CCE7029" w14:textId="77777777" w:rsidR="002B5607" w:rsidRPr="00A51701" w:rsidRDefault="00443E04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="008E1EEE" w:rsidRPr="00A51701">
        <w:rPr>
          <w:rFonts w:ascii="DB Office" w:hAnsi="DB Office"/>
          <w:sz w:val="16"/>
        </w:rPr>
        <w:instrText xml:space="preserve"> FORMTEXT </w:instrText>
      </w:r>
      <w:r w:rsidR="008E1EEE" w:rsidRPr="00A51701">
        <w:rPr>
          <w:rFonts w:ascii="DB Office" w:hAnsi="DB Office"/>
          <w:sz w:val="16"/>
        </w:rPr>
      </w:r>
      <w:r w:rsidR="008E1EEE" w:rsidRPr="00A51701">
        <w:rPr>
          <w:rFonts w:ascii="DB Office" w:hAnsi="DB Office"/>
          <w:sz w:val="16"/>
        </w:rPr>
        <w:fldChar w:fldCharType="separate"/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sz w:val="16"/>
        </w:rPr>
        <w:fldChar w:fldCharType="end"/>
      </w:r>
      <w:bookmarkEnd w:id="14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(Ort, Datum)</w:t>
      </w:r>
      <w:r w:rsidRPr="002312B9">
        <w:rPr>
          <w:rFonts w:ascii="DB Office" w:hAnsi="DB Office"/>
        </w:rPr>
        <w:t xml:space="preserve">   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D7F40" w14:textId="77777777" w:rsidR="006B6AE8" w:rsidRDefault="006B6AE8">
      <w:r>
        <w:separator/>
      </w:r>
    </w:p>
  </w:endnote>
  <w:endnote w:type="continuationSeparator" w:id="0">
    <w:p w14:paraId="7A07C8CD" w14:textId="77777777" w:rsidR="006B6AE8" w:rsidRDefault="006B6AE8">
      <w:r>
        <w:continuationSeparator/>
      </w:r>
    </w:p>
  </w:endnote>
  <w:endnote w:type="continuationNotice" w:id="1">
    <w:p w14:paraId="4F1E11B7" w14:textId="77777777" w:rsidR="00FE11E5" w:rsidRDefault="00FE11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1EE55" w14:textId="77777777" w:rsidR="006B6AE8" w:rsidRDefault="006B6AE8">
      <w:r>
        <w:separator/>
      </w:r>
    </w:p>
  </w:footnote>
  <w:footnote w:type="continuationSeparator" w:id="0">
    <w:p w14:paraId="7D3EE6CB" w14:textId="77777777" w:rsidR="006B6AE8" w:rsidRDefault="006B6AE8">
      <w:r>
        <w:continuationSeparator/>
      </w:r>
    </w:p>
  </w:footnote>
  <w:footnote w:type="continuationNotice" w:id="1">
    <w:p w14:paraId="0BC39361" w14:textId="77777777" w:rsidR="00FE11E5" w:rsidRDefault="00FE11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278B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83206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5765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E2F1F"/>
    <w:rsid w:val="006F45CC"/>
    <w:rsid w:val="00703E25"/>
    <w:rsid w:val="007224BC"/>
    <w:rsid w:val="00737989"/>
    <w:rsid w:val="00737A43"/>
    <w:rsid w:val="007D3A2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47B4D"/>
    <w:rsid w:val="009B5731"/>
    <w:rsid w:val="009E1053"/>
    <w:rsid w:val="00A13251"/>
    <w:rsid w:val="00A16B20"/>
    <w:rsid w:val="00A20CAF"/>
    <w:rsid w:val="00A46F3B"/>
    <w:rsid w:val="00A51701"/>
    <w:rsid w:val="00A6590C"/>
    <w:rsid w:val="00A774A0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47D2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E11E5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d3694b1a3c6d4ad602f5e8f3e0556327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1b619237bcf2088c8cffaa480e8b8c2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  <ds:schemaRef ds:uri="d7995283-6d24-4946-b7ea-8265136b65f1"/>
    <ds:schemaRef ds:uri="bb69967f-a149-496f-9ac6-d4314be6fa10"/>
  </ds:schemaRefs>
</ds:datastoreItem>
</file>

<file path=customXml/itemProps2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766E6A-B0A4-4444-9493-5302BF627172}"/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337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Anke Schlobach-Dietze</cp:lastModifiedBy>
  <cp:revision>7</cp:revision>
  <cp:lastPrinted>2010-05-19T07:49:00Z</cp:lastPrinted>
  <dcterms:created xsi:type="dcterms:W3CDTF">2024-06-21T14:14:00Z</dcterms:created>
  <dcterms:modified xsi:type="dcterms:W3CDTF">2025-11-11T11:13:00Z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